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BB356" w14:textId="6A58E424" w:rsidR="00027BD2" w:rsidRDefault="00027BD2" w:rsidP="00027BD2">
      <w:pPr>
        <w:pStyle w:val="NoSpacing"/>
        <w:tabs>
          <w:tab w:val="left" w:pos="720"/>
        </w:tabs>
        <w:jc w:val="both"/>
      </w:pPr>
      <w:r>
        <w:rPr>
          <w:u w:val="single"/>
        </w:rPr>
        <w:t>Thomas WODERO</w:t>
      </w:r>
      <w:r w:rsidR="00867FD8">
        <w:rPr>
          <w:u w:val="single"/>
        </w:rPr>
        <w:t>V</w:t>
      </w:r>
      <w:r>
        <w:rPr>
          <w:u w:val="single"/>
        </w:rPr>
        <w:t>E</w:t>
      </w:r>
      <w:r>
        <w:t xml:space="preserve">      (fl.1483)</w:t>
      </w:r>
    </w:p>
    <w:p w14:paraId="688BA9C7" w14:textId="77777777" w:rsidR="00027BD2" w:rsidRDefault="00027BD2" w:rsidP="00027BD2">
      <w:pPr>
        <w:pStyle w:val="NoSpacing"/>
        <w:tabs>
          <w:tab w:val="left" w:pos="720"/>
        </w:tabs>
        <w:jc w:val="both"/>
      </w:pPr>
      <w:r>
        <w:t>of Chelmsford, Essex. Yeoman.</w:t>
      </w:r>
    </w:p>
    <w:p w14:paraId="50FD38B2" w14:textId="77777777" w:rsidR="00027BD2" w:rsidRDefault="00027BD2" w:rsidP="00027BD2">
      <w:pPr>
        <w:pStyle w:val="NoSpacing"/>
        <w:tabs>
          <w:tab w:val="left" w:pos="720"/>
        </w:tabs>
        <w:jc w:val="both"/>
      </w:pPr>
    </w:p>
    <w:p w14:paraId="1D74D2BE" w14:textId="77777777" w:rsidR="00027BD2" w:rsidRDefault="00027BD2" w:rsidP="00027BD2">
      <w:pPr>
        <w:pStyle w:val="NoSpacing"/>
        <w:tabs>
          <w:tab w:val="left" w:pos="720"/>
        </w:tabs>
        <w:jc w:val="both"/>
      </w:pPr>
    </w:p>
    <w:p w14:paraId="07F7485E" w14:textId="77777777" w:rsidR="00BB79E0" w:rsidRDefault="00BB79E0" w:rsidP="00BB79E0">
      <w:pPr>
        <w:pStyle w:val="NoSpacing"/>
        <w:rPr>
          <w:lang w:val="en-US"/>
        </w:rPr>
      </w:pPr>
      <w:r>
        <w:rPr>
          <w:lang w:val="en-US"/>
        </w:rPr>
        <w:t>27 May1478</w:t>
      </w:r>
      <w:r>
        <w:rPr>
          <w:lang w:val="en-US"/>
        </w:rPr>
        <w:tab/>
        <w:t>He was pardoned outlawry for not appearing to answer John Beauchamp</w:t>
      </w:r>
    </w:p>
    <w:p w14:paraId="349FECFB" w14:textId="77777777" w:rsidR="00BB79E0" w:rsidRDefault="00BB79E0" w:rsidP="00BB79E0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of London, draper, touching a debt of £6, and Henry Says, clerk, touching</w:t>
      </w:r>
    </w:p>
    <w:p w14:paraId="283EB01E" w14:textId="6E6FD163" w:rsidR="00BB79E0" w:rsidRPr="00BB79E0" w:rsidRDefault="00BB79E0" w:rsidP="00BB79E0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a debt of £20.   (C.P.R. 1476-85 p.82)</w:t>
      </w:r>
    </w:p>
    <w:p w14:paraId="25C580D7" w14:textId="77777777" w:rsidR="00027BD2" w:rsidRDefault="00027BD2" w:rsidP="00027BD2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John Beauchamp of London, draper(q.v.), brought a plaint of debt against</w:t>
      </w:r>
    </w:p>
    <w:p w14:paraId="24EC8C54" w14:textId="77777777" w:rsidR="00027BD2" w:rsidRDefault="00027BD2" w:rsidP="00027BD2">
      <w:pPr>
        <w:pStyle w:val="NoSpacing"/>
        <w:tabs>
          <w:tab w:val="left" w:pos="720"/>
        </w:tabs>
        <w:jc w:val="both"/>
      </w:pPr>
      <w:r>
        <w:tab/>
      </w:r>
      <w:r>
        <w:tab/>
        <w:t>him and John Hunt of Great Saling(q.v.).</w:t>
      </w:r>
    </w:p>
    <w:p w14:paraId="21D02C4A" w14:textId="77777777" w:rsidR="00027BD2" w:rsidRDefault="00027BD2" w:rsidP="00027BD2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14:paraId="4A3FC815" w14:textId="77777777" w:rsidR="00027BD2" w:rsidRDefault="00027BD2" w:rsidP="00027BD2">
      <w:pPr>
        <w:pStyle w:val="NoSpacing"/>
        <w:tabs>
          <w:tab w:val="left" w:pos="720"/>
        </w:tabs>
        <w:jc w:val="both"/>
      </w:pPr>
    </w:p>
    <w:p w14:paraId="0BEBA61F" w14:textId="77777777" w:rsidR="00027BD2" w:rsidRDefault="00027BD2" w:rsidP="00027BD2">
      <w:pPr>
        <w:pStyle w:val="NoSpacing"/>
        <w:tabs>
          <w:tab w:val="left" w:pos="720"/>
        </w:tabs>
        <w:jc w:val="both"/>
      </w:pPr>
    </w:p>
    <w:p w14:paraId="6A50BA97" w14:textId="77777777" w:rsidR="00027BD2" w:rsidRDefault="00027BD2" w:rsidP="00027BD2">
      <w:pPr>
        <w:pStyle w:val="NoSpacing"/>
        <w:tabs>
          <w:tab w:val="left" w:pos="720"/>
        </w:tabs>
        <w:jc w:val="both"/>
      </w:pPr>
      <w:r>
        <w:t>12 February 2017</w:t>
      </w:r>
    </w:p>
    <w:p w14:paraId="43A82CDC" w14:textId="3D4FC8D3" w:rsidR="00BB79E0" w:rsidRDefault="00BB79E0" w:rsidP="00027BD2">
      <w:pPr>
        <w:pStyle w:val="NoSpacing"/>
        <w:tabs>
          <w:tab w:val="left" w:pos="720"/>
        </w:tabs>
        <w:jc w:val="both"/>
      </w:pPr>
      <w:r>
        <w:t>30 January 2026</w:t>
      </w:r>
    </w:p>
    <w:p w14:paraId="36133010" w14:textId="77777777" w:rsidR="003A7DAB" w:rsidRPr="00E71FC3" w:rsidRDefault="003A7DA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8DFE" w14:textId="77777777" w:rsidR="003A7DAB" w:rsidRDefault="003A7DAB" w:rsidP="00E71FC3">
      <w:pPr>
        <w:spacing w:after="0" w:line="240" w:lineRule="auto"/>
      </w:pPr>
      <w:r>
        <w:separator/>
      </w:r>
    </w:p>
  </w:endnote>
  <w:endnote w:type="continuationSeparator" w:id="0">
    <w:p w14:paraId="2563D19B" w14:textId="77777777" w:rsidR="003A7DAB" w:rsidRDefault="003A7D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37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5F3F7" w14:textId="77777777" w:rsidR="003A7DAB" w:rsidRDefault="003A7DAB" w:rsidP="00E71FC3">
      <w:pPr>
        <w:spacing w:after="0" w:line="240" w:lineRule="auto"/>
      </w:pPr>
      <w:r>
        <w:separator/>
      </w:r>
    </w:p>
  </w:footnote>
  <w:footnote w:type="continuationSeparator" w:id="0">
    <w:p w14:paraId="2376F248" w14:textId="77777777" w:rsidR="003A7DAB" w:rsidRDefault="003A7D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D2"/>
    <w:rsid w:val="00027BD2"/>
    <w:rsid w:val="001A7C09"/>
    <w:rsid w:val="002A6DD8"/>
    <w:rsid w:val="003A7DAB"/>
    <w:rsid w:val="00577BD5"/>
    <w:rsid w:val="00656CBA"/>
    <w:rsid w:val="006A1F77"/>
    <w:rsid w:val="00733BE7"/>
    <w:rsid w:val="00867FD8"/>
    <w:rsid w:val="00AB52E8"/>
    <w:rsid w:val="00B16D3F"/>
    <w:rsid w:val="00BB41AC"/>
    <w:rsid w:val="00BB79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A98D9"/>
  <w15:chartTrackingRefBased/>
  <w15:docId w15:val="{79CEACD5-E424-42F7-9914-C18A7019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27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2017-02-19T20:51:00Z</dcterms:created>
  <dcterms:modified xsi:type="dcterms:W3CDTF">2026-01-30T12:28:00Z</dcterms:modified>
</cp:coreProperties>
</file>